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C729CD" w:rsidP="00C729CD">
      <w:pPr>
        <w:pStyle w:val="Heading1"/>
      </w:pPr>
      <w:r>
        <w:t>GENERAL</w:t>
      </w:r>
    </w:p>
    <w:p w:rsidR="00C729CD" w:rsidRDefault="00C729CD" w:rsidP="00C729CD">
      <w:pPr>
        <w:pStyle w:val="Heading2"/>
      </w:pPr>
      <w:r>
        <w:t>sUMMARY</w:t>
      </w:r>
    </w:p>
    <w:p w:rsidR="00C729CD" w:rsidRDefault="00C729CD" w:rsidP="00C729CD">
      <w:pPr>
        <w:pStyle w:val="Heading3"/>
      </w:pPr>
      <w:r w:rsidRPr="00C729CD">
        <w:t>Provide all services, labor, materials, tools, and equipment required for the complete and proper installation of communications cabinets, racks, frames, and enclosures as called for in these specifications and related drawings</w:t>
      </w:r>
      <w:r>
        <w:t>.</w:t>
      </w:r>
    </w:p>
    <w:p w:rsidR="00C729CD" w:rsidRDefault="00C729CD" w:rsidP="00C729CD">
      <w:pPr>
        <w:pStyle w:val="Heading2"/>
      </w:pPr>
      <w:r>
        <w:t>system description</w:t>
      </w:r>
    </w:p>
    <w:p w:rsidR="00C729CD" w:rsidRDefault="00C729CD" w:rsidP="00C729CD">
      <w:pPr>
        <w:pStyle w:val="Heading3"/>
      </w:pPr>
      <w:r w:rsidRPr="00C729CD">
        <w:t>Design Requirements:  Provide communication racks in telecommunication room locations to terminate all communication cabling and networking electronics</w:t>
      </w:r>
      <w:r>
        <w:t>.</w:t>
      </w:r>
    </w:p>
    <w:p w:rsidR="00C729CD" w:rsidRDefault="00C729CD" w:rsidP="00C729CD">
      <w:pPr>
        <w:pStyle w:val="Heading2"/>
      </w:pPr>
      <w:r>
        <w:t>submittals</w:t>
      </w:r>
    </w:p>
    <w:p w:rsidR="00C729CD" w:rsidRDefault="00C729CD" w:rsidP="00C729CD">
      <w:pPr>
        <w:pStyle w:val="Heading3"/>
      </w:pPr>
      <w:r>
        <w:t>P</w:t>
      </w:r>
      <w:r w:rsidRPr="00C729CD">
        <w:t>roduct Data:  Submit manufacturers’ product information for communications cabinets, racks, frame</w:t>
      </w:r>
      <w:r>
        <w:t>s, and enclosures.</w:t>
      </w:r>
    </w:p>
    <w:p w:rsidR="00C729CD" w:rsidRDefault="00C729CD" w:rsidP="00C729CD">
      <w:pPr>
        <w:pStyle w:val="Heading2"/>
      </w:pPr>
      <w:r>
        <w:t>quality assurance</w:t>
      </w:r>
    </w:p>
    <w:p w:rsidR="00C729CD" w:rsidRDefault="00C729CD" w:rsidP="00C729CD">
      <w:pPr>
        <w:pStyle w:val="Heading3"/>
      </w:pPr>
      <w:r>
        <w:t>Comply with Section 270000.</w:t>
      </w:r>
    </w:p>
    <w:p w:rsidR="00C729CD" w:rsidRDefault="00C729CD" w:rsidP="00C729CD">
      <w:pPr>
        <w:pStyle w:val="Heading1"/>
      </w:pPr>
      <w:r>
        <w:t>products</w:t>
      </w:r>
    </w:p>
    <w:p w:rsidR="00C729CD" w:rsidRDefault="00D27ED8" w:rsidP="00D27ED8">
      <w:pPr>
        <w:pStyle w:val="Heading2"/>
      </w:pPr>
      <w:r>
        <w:t>manufacturers</w:t>
      </w:r>
    </w:p>
    <w:p w:rsidR="00134210" w:rsidRPr="00134210" w:rsidRDefault="00134210" w:rsidP="00134210">
      <w:pPr>
        <w:pStyle w:val="Heading3"/>
      </w:pPr>
      <w:r w:rsidRPr="00134210">
        <w:t>Approved cabinets and racks are as follows:</w:t>
      </w:r>
    </w:p>
    <w:p w:rsidR="00134210" w:rsidRPr="00134210" w:rsidRDefault="00134210" w:rsidP="00134210">
      <w:pPr>
        <w:pStyle w:val="Heading4"/>
      </w:pPr>
      <w:r w:rsidRPr="00134210">
        <w:t>Panduit 2 post 19” racks.</w:t>
      </w:r>
    </w:p>
    <w:p w:rsidR="00134210" w:rsidRPr="00134210" w:rsidRDefault="00134210" w:rsidP="00134210">
      <w:pPr>
        <w:pStyle w:val="Heading5"/>
      </w:pPr>
      <w:r w:rsidRPr="00134210">
        <w:t>Panduit CMR19X84 - 2 post racks.</w:t>
      </w:r>
    </w:p>
    <w:p w:rsidR="00134210" w:rsidRPr="00134210" w:rsidRDefault="00134210" w:rsidP="00134210">
      <w:pPr>
        <w:pStyle w:val="Heading5"/>
      </w:pPr>
      <w:proofErr w:type="gramStart"/>
      <w:r w:rsidRPr="00134210">
        <w:t>Panduit PRV8 and PRD8 vertical mangers between racks.</w:t>
      </w:r>
      <w:proofErr w:type="gramEnd"/>
    </w:p>
    <w:p w:rsidR="00134210" w:rsidRPr="00134210" w:rsidRDefault="00134210" w:rsidP="00134210">
      <w:pPr>
        <w:pStyle w:val="Heading5"/>
      </w:pPr>
      <w:proofErr w:type="gramStart"/>
      <w:r w:rsidRPr="00134210">
        <w:t>Panduit PRV6 and PRD6 vertical managers at rack ends.</w:t>
      </w:r>
      <w:proofErr w:type="gramEnd"/>
    </w:p>
    <w:p w:rsidR="00134210" w:rsidRPr="00134210" w:rsidRDefault="00134210" w:rsidP="00134210">
      <w:pPr>
        <w:pStyle w:val="Heading5"/>
      </w:pPr>
      <w:r w:rsidRPr="00134210">
        <w:t xml:space="preserve">Panduit LCC6-38DW-L must be attached at the top or bottom of each </w:t>
      </w:r>
      <w:proofErr w:type="spellStart"/>
      <w:r w:rsidRPr="00134210">
        <w:t>rackfor</w:t>
      </w:r>
      <w:proofErr w:type="spellEnd"/>
      <w:r w:rsidRPr="00134210">
        <w:t xml:space="preserve"> grounding purposes.</w:t>
      </w:r>
    </w:p>
    <w:p w:rsidR="00134210" w:rsidRPr="00134210" w:rsidRDefault="00134210" w:rsidP="00134210">
      <w:pPr>
        <w:pStyle w:val="Heading4"/>
      </w:pPr>
      <w:r w:rsidRPr="00134210">
        <w:t>Panduit 4 post 19” racks.</w:t>
      </w:r>
    </w:p>
    <w:p w:rsidR="00134210" w:rsidRPr="00134210" w:rsidRDefault="00134210" w:rsidP="00134210">
      <w:pPr>
        <w:pStyle w:val="Heading5"/>
      </w:pPr>
      <w:r w:rsidRPr="00134210">
        <w:t>Panduit CMR4P19X84 - 4 post racks.</w:t>
      </w:r>
    </w:p>
    <w:p w:rsidR="00134210" w:rsidRPr="00134210" w:rsidRDefault="00134210" w:rsidP="00134210">
      <w:pPr>
        <w:pStyle w:val="Heading5"/>
      </w:pPr>
      <w:proofErr w:type="gramStart"/>
      <w:r w:rsidRPr="00134210">
        <w:t>Panduit PRV8 and PRD8 vertical mangers between racks.</w:t>
      </w:r>
      <w:proofErr w:type="gramEnd"/>
    </w:p>
    <w:p w:rsidR="00134210" w:rsidRPr="00134210" w:rsidRDefault="00134210" w:rsidP="00134210">
      <w:pPr>
        <w:pStyle w:val="Heading5"/>
      </w:pPr>
      <w:proofErr w:type="gramStart"/>
      <w:r w:rsidRPr="00134210">
        <w:t>Panduit PRV6 and PRD6 vertical managers at rack ends.</w:t>
      </w:r>
      <w:proofErr w:type="gramEnd"/>
    </w:p>
    <w:p w:rsidR="00134210" w:rsidRPr="00134210" w:rsidRDefault="00134210" w:rsidP="00134210">
      <w:pPr>
        <w:pStyle w:val="Heading5"/>
      </w:pPr>
      <w:r w:rsidRPr="00134210">
        <w:t xml:space="preserve">Panduit LCC6-38DW-L must be attached at the top or bottom of each </w:t>
      </w:r>
      <w:proofErr w:type="spellStart"/>
      <w:r w:rsidRPr="00134210">
        <w:t>rackfor</w:t>
      </w:r>
      <w:proofErr w:type="spellEnd"/>
      <w:r w:rsidRPr="00134210">
        <w:t xml:space="preserve"> grounding purposes.</w:t>
      </w:r>
    </w:p>
    <w:p w:rsidR="009E2F0C" w:rsidRDefault="009E2F0C" w:rsidP="00134210">
      <w:pPr>
        <w:pStyle w:val="Heading1"/>
      </w:pPr>
      <w:r>
        <w:t>execution</w:t>
      </w:r>
    </w:p>
    <w:p w:rsidR="009E2F0C" w:rsidRDefault="009E2F0C" w:rsidP="009E2F0C">
      <w:pPr>
        <w:pStyle w:val="Heading2"/>
      </w:pPr>
      <w:r>
        <w:t>examination</w:t>
      </w:r>
    </w:p>
    <w:p w:rsidR="009E2F0C" w:rsidRDefault="009E2F0C" w:rsidP="009E2F0C">
      <w:pPr>
        <w:pStyle w:val="Heading3"/>
      </w:pPr>
      <w:r>
        <w:t>Comply with Section 270000.</w:t>
      </w:r>
    </w:p>
    <w:p w:rsidR="009E2F0C" w:rsidRDefault="009E2F0C" w:rsidP="009E2F0C">
      <w:pPr>
        <w:pStyle w:val="Heading2"/>
      </w:pPr>
      <w:r>
        <w:t>installation</w:t>
      </w:r>
    </w:p>
    <w:p w:rsidR="00080AC2" w:rsidRDefault="00080AC2" w:rsidP="00080AC2">
      <w:pPr>
        <w:pStyle w:val="Heading3"/>
      </w:pPr>
      <w:r>
        <w:t>Assemble relay racks according to manufacturer’s instructions.  Verify that equipment mounting rails are sized properly for rack-mount equipment before attaching the rack to the floor.</w:t>
      </w:r>
    </w:p>
    <w:p w:rsidR="00080AC2" w:rsidRDefault="00080AC2" w:rsidP="00080AC2">
      <w:pPr>
        <w:pStyle w:val="Heading3"/>
      </w:pPr>
      <w:r>
        <w:lastRenderedPageBreak/>
        <w:t>All racks must be attached to the floor using floor mounting anchors recommended by manufacturer's installation instructions as appropriate for floor type.</w:t>
      </w:r>
    </w:p>
    <w:p w:rsidR="00080AC2" w:rsidRDefault="00080AC2" w:rsidP="00080AC2">
      <w:pPr>
        <w:pStyle w:val="Heading3"/>
      </w:pPr>
      <w:r>
        <w:t>Each rack shall be bonded to each other and the TGB using hardware approved and/or provided by the equipment rack manufacturer.  The bonding will meet local code requirements.</w:t>
      </w:r>
    </w:p>
    <w:p w:rsidR="00080AC2" w:rsidRDefault="00080AC2" w:rsidP="00080AC2">
      <w:pPr>
        <w:pStyle w:val="Heading3"/>
      </w:pPr>
      <w:r>
        <w:t xml:space="preserve">The rack must have seismic bracing as required by local building codes. </w:t>
      </w:r>
    </w:p>
    <w:p w:rsidR="00080AC2" w:rsidRDefault="00080AC2" w:rsidP="00080AC2">
      <w:pPr>
        <w:pStyle w:val="Heading3"/>
      </w:pPr>
      <w:r>
        <w:t xml:space="preserve">Cable support system may be attached to the top of the rack to deliver cables to the rack, Comply with section 270529. </w:t>
      </w:r>
    </w:p>
    <w:p w:rsidR="009E2F0C" w:rsidRDefault="00080AC2" w:rsidP="00080AC2">
      <w:pPr>
        <w:pStyle w:val="Heading3"/>
      </w:pPr>
      <w:r>
        <w:t>Secure all equipment to the rack with equipment mounting screws specified by or provided by the equipment rack manufacturer</w:t>
      </w:r>
      <w:r w:rsidR="009117B3">
        <w:t>.</w:t>
      </w:r>
    </w:p>
    <w:p w:rsidR="009117B3" w:rsidRDefault="009117B3" w:rsidP="009117B3">
      <w:pPr>
        <w:pStyle w:val="Heading2"/>
      </w:pPr>
      <w:r>
        <w:t>ADJUSTMENTS</w:t>
      </w:r>
    </w:p>
    <w:p w:rsidR="009117B3" w:rsidRDefault="009117B3" w:rsidP="009117B3">
      <w:pPr>
        <w:pStyle w:val="Heading3"/>
      </w:pPr>
      <w:r>
        <w:t>Comply with Section 270000.</w:t>
      </w:r>
    </w:p>
    <w:p w:rsidR="009117B3" w:rsidRDefault="009117B3" w:rsidP="009117B3"/>
    <w:p w:rsidR="009117B3" w:rsidRPr="009117B3" w:rsidRDefault="009117B3" w:rsidP="009117B3">
      <w:pPr>
        <w:rPr>
          <w:b/>
        </w:rPr>
      </w:pPr>
      <w:r>
        <w:rPr>
          <w:b/>
        </w:rPr>
        <w:t>END OF SECTION</w:t>
      </w:r>
    </w:p>
    <w:sectPr w:rsidR="009117B3" w:rsidRPr="009117B3"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49C" w:rsidRDefault="006D04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CC0E4B" w:rsidP="00206F3E">
          <w:pPr>
            <w:tabs>
              <w:tab w:val="center" w:pos="4320"/>
              <w:tab w:val="right" w:pos="10080"/>
            </w:tabs>
            <w:jc w:val="right"/>
            <w:rPr>
              <w:sz w:val="16"/>
              <w:szCs w:val="16"/>
            </w:rPr>
          </w:pPr>
          <w:r>
            <w:rPr>
              <w:sz w:val="16"/>
              <w:szCs w:val="16"/>
            </w:rPr>
            <w:t>00 00 00 SECTION NAME</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6D049C" w:rsidRPr="006D049C">
            <w:rPr>
              <w:sz w:val="16"/>
              <w:szCs w:val="16"/>
            </w:rPr>
            <w:t>7/1/2014</w:t>
          </w:r>
          <w:bookmarkStart w:id="0" w:name="_GoBack"/>
          <w:bookmarkEnd w:id="0"/>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D049C">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D049C">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49C" w:rsidRDefault="006D04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49C" w:rsidRDefault="006D04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C729CD">
      <w:rPr>
        <w:b/>
      </w:rPr>
      <w:t>27 11 16</w:t>
    </w:r>
    <w:r w:rsidRPr="00206F3E">
      <w:rPr>
        <w:b/>
      </w:rPr>
      <w:t xml:space="preserve"> – </w:t>
    </w:r>
    <w:r w:rsidR="00C729CD">
      <w:rPr>
        <w:b/>
      </w:rPr>
      <w:t>RACKS &amp; CABINETS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49C" w:rsidRDefault="006D04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0AC2"/>
    <w:rsid w:val="00081BCE"/>
    <w:rsid w:val="00082C41"/>
    <w:rsid w:val="000B0399"/>
    <w:rsid w:val="000B08FD"/>
    <w:rsid w:val="000C7EA8"/>
    <w:rsid w:val="00106770"/>
    <w:rsid w:val="0011329E"/>
    <w:rsid w:val="00133302"/>
    <w:rsid w:val="00134210"/>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049C"/>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7B3"/>
    <w:rsid w:val="00914745"/>
    <w:rsid w:val="009235A4"/>
    <w:rsid w:val="009237E6"/>
    <w:rsid w:val="00924939"/>
    <w:rsid w:val="0094054F"/>
    <w:rsid w:val="00960270"/>
    <w:rsid w:val="00967FE6"/>
    <w:rsid w:val="00980E04"/>
    <w:rsid w:val="009841EC"/>
    <w:rsid w:val="009B2ED2"/>
    <w:rsid w:val="009C2024"/>
    <w:rsid w:val="009D5411"/>
    <w:rsid w:val="009E2F0C"/>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729CD"/>
    <w:rsid w:val="00C90EAF"/>
    <w:rsid w:val="00CB0AB5"/>
    <w:rsid w:val="00CC0E4B"/>
    <w:rsid w:val="00CE6816"/>
    <w:rsid w:val="00CF18B1"/>
    <w:rsid w:val="00D120FC"/>
    <w:rsid w:val="00D12528"/>
    <w:rsid w:val="00D27ED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043EC1-31B0-4BC1-9CD2-8A4301624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17</TotalTime>
  <Pages>2</Pages>
  <Words>350</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8</cp:revision>
  <cp:lastPrinted>2009-03-05T22:14:00Z</cp:lastPrinted>
  <dcterms:created xsi:type="dcterms:W3CDTF">2013-11-25T20:42:00Z</dcterms:created>
  <dcterms:modified xsi:type="dcterms:W3CDTF">2014-05-27T20:18:00Z</dcterms:modified>
</cp:coreProperties>
</file>